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856" w:rsidRDefault="009B3856" w:rsidP="009B38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BYRNAND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B3856" w:rsidRDefault="009B3856" w:rsidP="009B38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Thornton House, Yorkshire. Yeoman.</w:t>
      </w:r>
    </w:p>
    <w:p w:rsidR="009B3856" w:rsidRDefault="009B3856" w:rsidP="009B3856">
      <w:pPr>
        <w:rPr>
          <w:rFonts w:ascii="Times New Roman" w:hAnsi="Times New Roman" w:cs="Times New Roman"/>
        </w:rPr>
      </w:pPr>
    </w:p>
    <w:p w:rsidR="009B3856" w:rsidRDefault="009B3856" w:rsidP="009B3856">
      <w:pPr>
        <w:rPr>
          <w:rFonts w:ascii="Times New Roman" w:hAnsi="Times New Roman" w:cs="Times New Roman"/>
        </w:rPr>
      </w:pPr>
    </w:p>
    <w:p w:rsidR="009B3856" w:rsidRDefault="009B3856" w:rsidP="009B38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Hall, chaplain(q.v.), brought a plaint of forgery against him and</w:t>
      </w:r>
    </w:p>
    <w:p w:rsidR="009B3856" w:rsidRDefault="009B3856" w:rsidP="009B385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Ralph </w:t>
      </w:r>
      <w:proofErr w:type="spellStart"/>
      <w:r>
        <w:rPr>
          <w:rFonts w:ascii="Times New Roman" w:hAnsi="Times New Roman" w:cs="Times New Roman"/>
        </w:rPr>
        <w:t>Byrnand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Yokefleet</w:t>
      </w:r>
      <w:proofErr w:type="spellEnd"/>
      <w:r>
        <w:rPr>
          <w:rFonts w:ascii="Times New Roman" w:hAnsi="Times New Roman" w:cs="Times New Roman"/>
        </w:rPr>
        <w:t>, East Riding of Yorkshire(q.v.).</w:t>
      </w:r>
    </w:p>
    <w:p w:rsidR="009B3856" w:rsidRDefault="009B3856" w:rsidP="009B385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B3856" w:rsidRDefault="009B3856" w:rsidP="009B3856">
      <w:pPr>
        <w:rPr>
          <w:rFonts w:ascii="Times New Roman" w:hAnsi="Times New Roman" w:cs="Times New Roman"/>
        </w:rPr>
      </w:pPr>
    </w:p>
    <w:p w:rsidR="009B3856" w:rsidRDefault="009B3856" w:rsidP="009B3856">
      <w:pPr>
        <w:rPr>
          <w:rFonts w:ascii="Times New Roman" w:hAnsi="Times New Roman" w:cs="Times New Roman"/>
        </w:rPr>
      </w:pPr>
    </w:p>
    <w:p w:rsidR="009B3856" w:rsidRDefault="009B3856" w:rsidP="009B38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:rsidR="006B2F86" w:rsidRPr="00E71FC3" w:rsidRDefault="009B38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856" w:rsidRDefault="009B3856" w:rsidP="00E71FC3">
      <w:r>
        <w:separator/>
      </w:r>
    </w:p>
  </w:endnote>
  <w:endnote w:type="continuationSeparator" w:id="0">
    <w:p w:rsidR="009B3856" w:rsidRDefault="009B38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856" w:rsidRDefault="009B3856" w:rsidP="00E71FC3">
      <w:r>
        <w:separator/>
      </w:r>
    </w:p>
  </w:footnote>
  <w:footnote w:type="continuationSeparator" w:id="0">
    <w:p w:rsidR="009B3856" w:rsidRDefault="009B38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856"/>
    <w:rsid w:val="001A7C09"/>
    <w:rsid w:val="00577BD5"/>
    <w:rsid w:val="00656CBA"/>
    <w:rsid w:val="006A1F77"/>
    <w:rsid w:val="00733BE7"/>
    <w:rsid w:val="009B385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AE3408-FA3B-4B77-97B9-4A2A3FE4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38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B3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2017-12-30T17:35:00Z</dcterms:created>
  <dcterms:modified xsi:type="dcterms:W3CDTF">2017-12-30T17:35:00Z</dcterms:modified>
</cp:coreProperties>
</file>